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Okulun Adı         : 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ab/>
        <w:t xml:space="preserve">              :   </w:t>
      </w:r>
      <w:r>
        <w:rPr>
          <w:rFonts w:ascii="Comic Sans MS" w:hAnsi="Comic Sans MS"/>
          <w:b/>
          <w:sz w:val="20"/>
          <w:szCs w:val="20"/>
        </w:rPr>
        <w:t>13.10.2016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:  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 : 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</w:p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</w:p>
    <w:p w:rsidR="009F59FC" w:rsidRDefault="009F59FC" w:rsidP="000E3A0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EĞİTİM AKIŞI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>
        <w:rPr>
          <w:rFonts w:ascii="Comic Sans MS" w:hAnsi="Comic Sans MS" w:cs="Calibri"/>
          <w:b/>
          <w:sz w:val="20"/>
          <w:szCs w:val="20"/>
        </w:rPr>
        <w:t>ü</w:t>
      </w:r>
      <w:r>
        <w:rPr>
          <w:rFonts w:ascii="Comic Sans MS" w:hAnsi="Comic Sans MS"/>
          <w:b/>
          <w:sz w:val="20"/>
          <w:szCs w:val="20"/>
        </w:rPr>
        <w:t>ne Ba</w:t>
      </w:r>
      <w:r>
        <w:rPr>
          <w:rFonts w:ascii="Comic Sans MS" w:hAnsi="Comic Sans MS" w:cs="Calibri"/>
          <w:b/>
          <w:sz w:val="20"/>
          <w:szCs w:val="20"/>
        </w:rPr>
        <w:t>ş</w:t>
      </w:r>
      <w:r>
        <w:rPr>
          <w:rFonts w:ascii="Comic Sans MS" w:hAnsi="Comic Sans MS"/>
          <w:b/>
          <w:sz w:val="20"/>
          <w:szCs w:val="20"/>
        </w:rPr>
        <w:t>lama Zaman</w:t>
      </w:r>
      <w:r>
        <w:rPr>
          <w:rFonts w:ascii="Comic Sans MS" w:hAnsi="Comic Sans MS" w:cs="Calibri"/>
          <w:b/>
          <w:sz w:val="20"/>
          <w:szCs w:val="20"/>
        </w:rPr>
        <w:t>ı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Oyun Zamanı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kah-valtıya geçmek için sıra olurlar.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</w:t>
      </w:r>
      <w:r>
        <w:rPr>
          <w:rFonts w:ascii="Comic Sans MS" w:hAnsi="Comic Sans MS" w:cs="Calibri"/>
          <w:b/>
          <w:sz w:val="20"/>
          <w:szCs w:val="20"/>
        </w:rPr>
        <w:t>ı</w:t>
      </w:r>
      <w:r>
        <w:rPr>
          <w:rFonts w:ascii="Comic Sans MS" w:hAnsi="Comic Sans MS"/>
          <w:b/>
          <w:sz w:val="20"/>
          <w:szCs w:val="20"/>
        </w:rPr>
        <w:t xml:space="preserve"> - Temizlik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</w:t>
      </w:r>
      <w:r>
        <w:rPr>
          <w:rFonts w:ascii="Comic Sans MS" w:hAnsi="Comic Sans MS" w:cs="Calibri"/>
          <w:b/>
          <w:sz w:val="20"/>
          <w:szCs w:val="20"/>
        </w:rPr>
        <w:t>ı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"ESKİ MİNDER" isimli oyun-sanat-Türkçe dil etkinliği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>
        <w:rPr>
          <w:rFonts w:ascii="Comic Sans MS" w:hAnsi="Comic Sans MS" w:cs="Calibri"/>
          <w:b/>
          <w:sz w:val="20"/>
          <w:szCs w:val="20"/>
        </w:rPr>
        <w:t>ü</w:t>
      </w:r>
      <w:r>
        <w:rPr>
          <w:rFonts w:ascii="Comic Sans MS" w:hAnsi="Comic Sans MS"/>
          <w:b/>
          <w:sz w:val="20"/>
          <w:szCs w:val="20"/>
        </w:rPr>
        <w:t>n</w:t>
      </w:r>
      <w:r>
        <w:rPr>
          <w:rFonts w:ascii="Comic Sans MS" w:hAnsi="Comic Sans MS" w:cs="Calibri"/>
          <w:b/>
          <w:sz w:val="20"/>
          <w:szCs w:val="20"/>
        </w:rPr>
        <w:t>ü</w:t>
      </w:r>
      <w:r>
        <w:rPr>
          <w:rFonts w:ascii="Comic Sans MS" w:hAnsi="Comic Sans MS"/>
          <w:b/>
          <w:sz w:val="20"/>
          <w:szCs w:val="20"/>
        </w:rPr>
        <w:t xml:space="preserve"> De</w:t>
      </w:r>
      <w:r>
        <w:rPr>
          <w:rFonts w:ascii="Comic Sans MS" w:hAnsi="Comic Sans MS" w:cs="Calibri"/>
          <w:b/>
          <w:sz w:val="20"/>
          <w:szCs w:val="20"/>
        </w:rPr>
        <w:t>ğ</w:t>
      </w:r>
      <w:r>
        <w:rPr>
          <w:rFonts w:ascii="Comic Sans MS" w:hAnsi="Comic Sans MS"/>
          <w:b/>
          <w:sz w:val="20"/>
          <w:szCs w:val="20"/>
        </w:rPr>
        <w:t>erlendirme Zaman</w:t>
      </w:r>
      <w:r>
        <w:rPr>
          <w:rFonts w:ascii="Comic Sans MS" w:hAnsi="Comic Sans MS" w:cs="Calibri"/>
          <w:b/>
          <w:sz w:val="20"/>
          <w:szCs w:val="20"/>
        </w:rPr>
        <w:t>ı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gidi</w:t>
      </w:r>
      <w:r>
        <w:rPr>
          <w:rFonts w:ascii="Comic Sans MS" w:hAnsi="Comic Sans MS" w:cs="Calibri"/>
          <w:b/>
          <w:sz w:val="20"/>
          <w:szCs w:val="20"/>
        </w:rPr>
        <w:t>ş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Hazırlıklar tamamlanır ve çocuklarla vedalaşılır.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Genel Değerlendirme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</w:p>
    <w:p w:rsidR="009F59FC" w:rsidRDefault="009F59FC" w:rsidP="003B5FD1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</w:p>
    <w:p w:rsidR="009F59FC" w:rsidRDefault="009F59F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9F59FC" w:rsidRDefault="009F59F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9F59FC" w:rsidRDefault="009F59F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9F59FC" w:rsidRPr="00BB3A48" w:rsidRDefault="009F59FC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>ETKİNLİK PLANI</w:t>
      </w:r>
    </w:p>
    <w:p w:rsidR="009F59FC" w:rsidRPr="00BB3A48" w:rsidRDefault="009F59F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ESKİ MİNDER</w:t>
      </w:r>
    </w:p>
    <w:p w:rsidR="009F59FC" w:rsidRPr="00BB3A48" w:rsidRDefault="009F59F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 xml:space="preserve">Etkinlik Türü: </w:t>
      </w:r>
      <w:r>
        <w:rPr>
          <w:rFonts w:ascii="Comic Sans MS" w:hAnsi="Comic Sans MS"/>
          <w:b/>
          <w:bCs/>
          <w:sz w:val="18"/>
          <w:szCs w:val="18"/>
        </w:rPr>
        <w:t>Oyun-Sanat-Türkçe Dil Etkinliği</w:t>
      </w:r>
      <w:r w:rsidRPr="00BB3A48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BB3A48">
        <w:rPr>
          <w:rFonts w:ascii="Comic Sans MS" w:hAnsi="Comic Sans MS"/>
          <w:sz w:val="18"/>
          <w:szCs w:val="18"/>
        </w:rPr>
        <w:t>(Bütünleştirilmiş Büyük  Grup Etkinliği)</w:t>
      </w:r>
    </w:p>
    <w:p w:rsidR="009F59FC" w:rsidRDefault="009F59FC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Yaş Grubu: 36-48</w:t>
      </w:r>
      <w:r w:rsidRPr="00BB3A48">
        <w:rPr>
          <w:rFonts w:ascii="Comic Sans MS" w:hAnsi="Comic Sans MS"/>
          <w:b/>
          <w:sz w:val="18"/>
          <w:szCs w:val="18"/>
        </w:rPr>
        <w:t xml:space="preserve"> Ay</w:t>
      </w:r>
    </w:p>
    <w:p w:rsidR="009F59FC" w:rsidRPr="00BB3A48" w:rsidRDefault="009F59FC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9F59FC" w:rsidRPr="00BB3A48" w:rsidRDefault="009F59F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3.6pt;margin-top:3.25pt;width:398.35pt;height:283.85pt;z-index:251655168">
            <v:textbox>
              <w:txbxContent>
                <w:p w:rsidR="009F59FC" w:rsidRDefault="009F59FC" w:rsidP="0030759F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BB3A4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9F59FC" w:rsidRPr="00781327" w:rsidRDefault="009F59FC" w:rsidP="00050AA8">
                  <w:pPr>
                    <w:pStyle w:val="ListParagraph"/>
                    <w:keepNext/>
                    <w:widowControl w:val="0"/>
                    <w:numPr>
                      <w:ilvl w:val="0"/>
                      <w:numId w:val="44"/>
                    </w:numPr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 TUR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781327">
                    <w:rPr>
                      <w:rFonts w:ascii="Comic Sans MS" w:hAnsi="Comic Sans MS" w:cs="Times New Roman TUR"/>
                      <w:b/>
                      <w:bCs/>
                      <w:sz w:val="18"/>
                      <w:szCs w:val="18"/>
                    </w:rPr>
                    <w:t xml:space="preserve">‘’Eski Minder’’ </w:t>
                  </w:r>
                  <w:r w:rsidRPr="00781327">
                    <w:rPr>
                      <w:rFonts w:ascii="Comic Sans MS" w:hAnsi="Comic Sans MS" w:cs="Times New Roman TUR"/>
                      <w:bCs/>
                      <w:sz w:val="18"/>
                      <w:szCs w:val="18"/>
                    </w:rPr>
                    <w:t xml:space="preserve"> oyunu için gerekli hazırlıklar yapılır.Oyunun kuralları ve nasıl oynanacağı uygulamalı olarak gösterilir.Bir ebe seçilir. </w:t>
                  </w:r>
                </w:p>
                <w:p w:rsidR="009F59FC" w:rsidRDefault="009F59FC" w:rsidP="00050AA8">
                  <w:pPr>
                    <w:pStyle w:val="ListParagraph"/>
                    <w:keepNext/>
                    <w:widowControl w:val="0"/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81327">
                    <w:rPr>
                      <w:rFonts w:ascii="Comic Sans MS" w:hAnsi="Comic Sans MS" w:cs="Times New Roman TUR"/>
                      <w:sz w:val="18"/>
                      <w:szCs w:val="18"/>
                    </w:rPr>
                    <w:t xml:space="preserve">Çocuklar ; “ Eski minder, yüzünü göster, göstermezsen bir poz ver,güzellik mi çirkinlik mi,yoksa havuz başında heykellik mi” tekerlemesini söyleyerek halka 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>şeklini al</w:t>
                  </w:r>
                  <w:r w:rsidRPr="00781327">
                    <w:rPr>
                      <w:rFonts w:ascii="Comic Sans MS" w:hAnsi="Comic Sans MS" w:cs="Times New Roman TUR"/>
                      <w:sz w:val="18"/>
                      <w:szCs w:val="18"/>
                    </w:rPr>
                    <w:t>ı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 xml:space="preserve">rlar ve  “eski minder” seçilen çocuğun etrafında dönerler. </w:t>
                  </w:r>
                  <w:r w:rsidRPr="00781327">
                    <w:rPr>
                      <w:rFonts w:ascii="Comic Sans MS" w:hAnsi="Comic Sans MS" w:cs="Times New Roman TUR"/>
                      <w:sz w:val="18"/>
                      <w:szCs w:val="18"/>
                    </w:rPr>
                    <w:t>Tekerleme bitince eski minderin istediğ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>i pozu alırlar, eski minder en beğendiği pozu seçer, o pozu veren çocuk eski minder olur. (Bu oyun sırasında, çocuklardan duygusal ifadeler içeren pozlar vermeleri de istenir. “Mutlu çocuk ol, üzgün adam ol ,kızgın ya da şaşkın gibi.).Her oyuncu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nun</w:t>
                  </w:r>
                  <w:r w:rsidRPr="00781327">
                    <w:rPr>
                      <w:rFonts w:ascii="Comic Sans MS" w:hAnsi="Comic Sans MS"/>
                      <w:sz w:val="18"/>
                      <w:szCs w:val="18"/>
                    </w:rPr>
                    <w:t xml:space="preserve"> değişik pozlar vermesi için öğretmen tarafından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desteklenir. Oyun süresi çocukların ilgilerine göre ayarlanır.</w:t>
                  </w:r>
                </w:p>
                <w:p w:rsidR="009F59FC" w:rsidRPr="00781327" w:rsidRDefault="009F59FC" w:rsidP="00050AA8">
                  <w:pPr>
                    <w:pStyle w:val="ListParagraph"/>
                    <w:keepNext/>
                    <w:widowControl w:val="0"/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  <w:p w:rsidR="009F59FC" w:rsidRDefault="009F59FC" w:rsidP="00050AA8">
                  <w:pPr>
                    <w:pStyle w:val="ListParagraph"/>
                    <w:keepNext/>
                    <w:widowControl w:val="0"/>
                    <w:numPr>
                      <w:ilvl w:val="0"/>
                      <w:numId w:val="44"/>
                    </w:numPr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Çocuklar halka şeklinde yere otururlar. Nezaket kuralları ile ilgili sohbet edilir. Günlük yaşamdaki çeşitli davranış kuralları hakkında neler bildikleri sorulur, cevaplar dinlenir.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Her çocuktan kendi yapmadığı davranışların neler olduğu sorulur.“Teşekkür ederim”, “Lütfen”  gibi ifadeleri kullanmaya dikkat ederek çocukları yönlendirir. Nezaket kurallarını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n</w:t>
                  </w: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 xml:space="preserve"> canlandırmaları yapılır. (evde,okulda,sokakta,misafirlikte….vs)</w:t>
                  </w:r>
                </w:p>
                <w:p w:rsidR="009F59FC" w:rsidRPr="00C30F1C" w:rsidRDefault="009F59FC" w:rsidP="00050AA8">
                  <w:pPr>
                    <w:pStyle w:val="ListParagraph"/>
                    <w:keepNext/>
                    <w:widowControl w:val="0"/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F59FC" w:rsidRPr="00C30F1C" w:rsidRDefault="009F59FC" w:rsidP="00050AA8">
                  <w:pPr>
                    <w:pStyle w:val="ListParagraph"/>
                    <w:keepNext/>
                    <w:widowControl w:val="0"/>
                    <w:numPr>
                      <w:ilvl w:val="0"/>
                      <w:numId w:val="44"/>
                    </w:numPr>
                    <w:tabs>
                      <w:tab w:val="num" w:pos="504"/>
                      <w:tab w:val="left" w:pos="1032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 w:cs="Times New Roman TUR"/>
                      <w:sz w:val="18"/>
                      <w:szCs w:val="18"/>
                    </w:rPr>
                  </w:pP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Masalara geçilir, tuz seramiği ve artık materyallerle özgün ürünler yapılır, kuruması için uygun bir yere bırakılır.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C30F1C">
                    <w:rPr>
                      <w:rFonts w:ascii="Comic Sans MS" w:hAnsi="Comic Sans MS"/>
                      <w:sz w:val="18"/>
                      <w:szCs w:val="18"/>
                    </w:rPr>
                    <w:t>Kuruduktan sonra boyanır.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6.1pt;margin-top:4.25pt;width:303.4pt;height:217.65pt;z-index:251656192">
            <v:textbox>
              <w:txbxContent>
                <w:p w:rsidR="009F59FC" w:rsidRPr="00781327" w:rsidRDefault="009F59FC" w:rsidP="00CB58E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781327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KAZANIMLAR VE GÖSTERGELERİ</w:t>
                  </w:r>
                </w:p>
                <w:p w:rsidR="009F59FC" w:rsidRPr="00050AA8" w:rsidRDefault="009F59FC" w:rsidP="00050AA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SOSOYAL VE DUYGUSAL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GELİŞİM</w:t>
                  </w:r>
                </w:p>
                <w:p w:rsidR="009F59FC" w:rsidRPr="00050AA8" w:rsidRDefault="009F59FC" w:rsidP="00050AA8">
                  <w:pPr>
                    <w:pStyle w:val="NoSpacing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3:Kendini yaratıcı yollarla ifade eder. Göstergeleri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>:  Duygu, düşünce ve hayallerini özgün yollarla ifade eder.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>Nesneleri alışılmışın dışında kullanır.Özgün özellikler taşıyan ürünler oluşturur</w:t>
                  </w:r>
                </w:p>
                <w:p w:rsidR="009F59FC" w:rsidRDefault="009F59FC" w:rsidP="00050AA8">
                  <w:pPr>
                    <w:pStyle w:val="NoSpacing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15: Kendine güvenir.Göstergeleri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>:Kendine ait beğendiği ve beğenmediği özelliklerini söyler. Grup önünde kendini ifade eder.  Gerektiği durumlarda farklı görüşlerini söyler.</w:t>
                  </w:r>
                </w:p>
                <w:p w:rsidR="009F59FC" w:rsidRPr="00050AA8" w:rsidRDefault="009F59FC" w:rsidP="00050AA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DİL  GELİŞİMI</w:t>
                  </w:r>
                </w:p>
                <w:p w:rsidR="009F59FC" w:rsidRPr="00050AA8" w:rsidRDefault="009F59FC" w:rsidP="00050AA8">
                  <w:pPr>
                    <w:pStyle w:val="NoSpacing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3:Söz dizimi kurallarına göre cümle kurar. Göstergeleri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:Düz cümle kurar.  Olumsuz cümle kurar.  Soru cümlesi kurar. 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050A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5: Dili iletişim amacıyla kullanır. Göstergeleri: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t xml:space="preserve"> Konuşmalarında nezaket sözcükleri kullanır. Sohbete katılır.  Konuşmak için sırasını bekler. Duygu, düşünce ve hayallerini söyler.</w:t>
                  </w:r>
                  <w:r w:rsidRPr="00050AA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</w:p>
                <w:p w:rsidR="009F59FC" w:rsidRPr="00EC3C6D" w:rsidRDefault="009F59FC" w:rsidP="00EC3C6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F59FC" w:rsidRPr="000E3A04" w:rsidRDefault="009F59FC" w:rsidP="000E3A04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_x0000_s1028" type="#_x0000_t202" style="position:absolute;margin-left:.05pt;margin-top:291.55pt;width:297.25pt;height:57.25pt;z-index:251658240">
            <v:textbox>
              <w:txbxContent>
                <w:p w:rsidR="009F59FC" w:rsidRPr="00675693" w:rsidRDefault="009F59FC" w:rsidP="00CB58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bookmarkStart w:id="0" w:name="_GoBack"/>
                  <w:bookmarkEnd w:id="0"/>
                  <w:r w:rsidRPr="00CB58E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r w:rsidRPr="00675693">
                    <w:rPr>
                      <w:rFonts w:ascii="Comic Sans MS" w:hAnsi="Comic Sans MS"/>
                      <w:sz w:val="18"/>
                      <w:szCs w:val="18"/>
                    </w:rPr>
                    <w:t>Teşekkür ederim , lütfen vs. nezaket sözcüklerini evde de kullanmasına özen gösteriniz.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327.8pt;margin-top:335.5pt;width:379.7pt;height:42.45pt;z-index:251660288">
            <v:textbox>
              <w:txbxContent>
                <w:p w:rsidR="009F59FC" w:rsidRPr="00F300A9" w:rsidRDefault="009F59FC" w:rsidP="00CB58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B58E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1pt;margin-top:268.85pt;width:390.95pt;height:59.05pt;z-index:251659264">
            <v:textbox>
              <w:txbxContent>
                <w:p w:rsidR="009F59FC" w:rsidRPr="00D210F9" w:rsidRDefault="009F59FC" w:rsidP="00050AA8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210F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DEĞERLENDİRME</w:t>
                  </w:r>
                </w:p>
                <w:p w:rsidR="009F59FC" w:rsidRPr="009C58CF" w:rsidRDefault="009F59FC" w:rsidP="00EC3C6D">
                  <w:pPr>
                    <w:pStyle w:val="ListeParagraf1"/>
                    <w:numPr>
                      <w:ilvl w:val="0"/>
                      <w:numId w:val="40"/>
                    </w:numPr>
                    <w:rPr>
                      <w:rFonts w:ascii="Comic Sans MS" w:hAnsi="Comic Sans MS"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sz w:val="17"/>
                      <w:szCs w:val="17"/>
                    </w:rPr>
                    <w:t>Yeni oyunu sevdiniz mi</w:t>
                  </w:r>
                  <w:r w:rsidRPr="009C58CF">
                    <w:rPr>
                      <w:rFonts w:ascii="Comic Sans MS" w:hAnsi="Comic Sans MS"/>
                      <w:sz w:val="17"/>
                      <w:szCs w:val="17"/>
                    </w:rPr>
                    <w:t>?</w:t>
                  </w:r>
                </w:p>
                <w:p w:rsidR="009F59FC" w:rsidRDefault="009F59FC" w:rsidP="00EC3C6D">
                  <w:pPr>
                    <w:pStyle w:val="ListeParagraf1"/>
                    <w:numPr>
                      <w:ilvl w:val="0"/>
                      <w:numId w:val="40"/>
                    </w:numPr>
                    <w:rPr>
                      <w:rFonts w:ascii="Comic Sans MS" w:hAnsi="Comic Sans MS"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sz w:val="17"/>
                      <w:szCs w:val="17"/>
                    </w:rPr>
                    <w:t>Eski ne demek?</w:t>
                  </w:r>
                </w:p>
                <w:p w:rsidR="009F59FC" w:rsidRPr="009C58CF" w:rsidRDefault="009F59FC" w:rsidP="00EC3C6D">
                  <w:pPr>
                    <w:pStyle w:val="ListeParagraf1"/>
                    <w:numPr>
                      <w:ilvl w:val="0"/>
                      <w:numId w:val="40"/>
                    </w:numPr>
                    <w:rPr>
                      <w:rFonts w:ascii="Comic Sans MS" w:hAnsi="Comic Sans MS"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sz w:val="17"/>
                      <w:szCs w:val="17"/>
                    </w:rPr>
                    <w:t>Nezaket kuralları nelerdir? /  Eğitim seti 1.sayı – 31.32. sayfalar yapılır</w:t>
                  </w:r>
                </w:p>
                <w:p w:rsidR="009F59FC" w:rsidRPr="00EC3C6D" w:rsidRDefault="009F59FC" w:rsidP="00C30F1C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.05pt;margin-top:206.3pt;width:297.65pt;height:89.7pt;z-index:251657216">
            <v:textbox style="mso-fit-shape-to-text:t">
              <w:txbxContent>
                <w:p w:rsidR="009F59FC" w:rsidRDefault="009F59FC" w:rsidP="00C30F1C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9F59FC" w:rsidRDefault="009F59FC" w:rsidP="00C30F1C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SÖZCÜKLE</w:t>
                  </w: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R</w:t>
                  </w:r>
                </w:p>
                <w:p w:rsidR="009F59FC" w:rsidRPr="00675693" w:rsidRDefault="009F59FC" w:rsidP="00675693">
                  <w:pPr>
                    <w:pStyle w:val="ListParagraph"/>
                    <w:numPr>
                      <w:ilvl w:val="0"/>
                      <w:numId w:val="48"/>
                    </w:numPr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675693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Nezaket kuralları,teşekkür ederim,lütfen,eski,minder</w:t>
                  </w:r>
                </w:p>
                <w:p w:rsidR="009F59FC" w:rsidRDefault="009F59FC" w:rsidP="00C30F1C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  <w:t>K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9F59FC" w:rsidRPr="000E0440" w:rsidRDefault="009F59FC" w:rsidP="00F300A9">
                  <w:pPr>
                    <w:pStyle w:val="NoSpacing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                                eski</w:t>
                  </w:r>
                </w:p>
              </w:txbxContent>
            </v:textbox>
          </v:shape>
        </w:pict>
      </w:r>
    </w:p>
    <w:sectPr w:rsidR="009F59FC" w:rsidRPr="000E3A04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9FC" w:rsidRDefault="009F59FC" w:rsidP="00806A98">
      <w:pPr>
        <w:spacing w:after="0" w:line="240" w:lineRule="auto"/>
      </w:pPr>
      <w:r>
        <w:separator/>
      </w:r>
    </w:p>
  </w:endnote>
  <w:endnote w:type="continuationSeparator" w:id="0">
    <w:p w:rsidR="009F59FC" w:rsidRDefault="009F59F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9FC" w:rsidRDefault="009F59FC" w:rsidP="00806A98">
      <w:pPr>
        <w:spacing w:after="0" w:line="240" w:lineRule="auto"/>
      </w:pPr>
      <w:r>
        <w:separator/>
      </w:r>
    </w:p>
  </w:footnote>
  <w:footnote w:type="continuationSeparator" w:id="0">
    <w:p w:rsidR="009F59FC" w:rsidRDefault="009F59F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B5B"/>
    <w:multiLevelType w:val="hybridMultilevel"/>
    <w:tmpl w:val="AD4E3B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71EE2"/>
    <w:multiLevelType w:val="hybridMultilevel"/>
    <w:tmpl w:val="F91409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C5149"/>
    <w:multiLevelType w:val="hybridMultilevel"/>
    <w:tmpl w:val="3E9E826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0F63737"/>
    <w:multiLevelType w:val="hybridMultilevel"/>
    <w:tmpl w:val="E96A1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A0312"/>
    <w:multiLevelType w:val="hybridMultilevel"/>
    <w:tmpl w:val="15A6E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473F7B"/>
    <w:multiLevelType w:val="hybridMultilevel"/>
    <w:tmpl w:val="3C2E3A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61182"/>
    <w:multiLevelType w:val="hybridMultilevel"/>
    <w:tmpl w:val="9E665BA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312BA6"/>
    <w:multiLevelType w:val="hybridMultilevel"/>
    <w:tmpl w:val="588A1B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7314A0"/>
    <w:multiLevelType w:val="hybridMultilevel"/>
    <w:tmpl w:val="705E424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0433F"/>
    <w:multiLevelType w:val="hybridMultilevel"/>
    <w:tmpl w:val="38403E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3">
    <w:nsid w:val="49C964BA"/>
    <w:multiLevelType w:val="hybridMultilevel"/>
    <w:tmpl w:val="A078A7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F455D2"/>
    <w:multiLevelType w:val="hybridMultilevel"/>
    <w:tmpl w:val="5CF6D8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281D98"/>
    <w:multiLevelType w:val="hybridMultilevel"/>
    <w:tmpl w:val="F280A54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4C07EA"/>
    <w:multiLevelType w:val="hybridMultilevel"/>
    <w:tmpl w:val="9C305B6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546AFD"/>
    <w:multiLevelType w:val="hybridMultilevel"/>
    <w:tmpl w:val="0E96EE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04144B"/>
    <w:multiLevelType w:val="hybridMultilevel"/>
    <w:tmpl w:val="6BF89BD2"/>
    <w:lvl w:ilvl="0" w:tplc="041F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8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E2267A"/>
    <w:multiLevelType w:val="hybridMultilevel"/>
    <w:tmpl w:val="9580BC6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82D5B45"/>
    <w:multiLevelType w:val="hybridMultilevel"/>
    <w:tmpl w:val="64DA53E4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9836D5"/>
    <w:multiLevelType w:val="hybridMultilevel"/>
    <w:tmpl w:val="267E3BC4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5609E5"/>
    <w:multiLevelType w:val="hybridMultilevel"/>
    <w:tmpl w:val="9496C5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5C50A6"/>
    <w:multiLevelType w:val="hybridMultilevel"/>
    <w:tmpl w:val="7EC00C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47"/>
  </w:num>
  <w:num w:numId="4">
    <w:abstractNumId w:val="10"/>
  </w:num>
  <w:num w:numId="5">
    <w:abstractNumId w:val="42"/>
  </w:num>
  <w:num w:numId="6">
    <w:abstractNumId w:val="2"/>
  </w:num>
  <w:num w:numId="7">
    <w:abstractNumId w:val="21"/>
  </w:num>
  <w:num w:numId="8">
    <w:abstractNumId w:val="19"/>
  </w:num>
  <w:num w:numId="9">
    <w:abstractNumId w:val="36"/>
  </w:num>
  <w:num w:numId="10">
    <w:abstractNumId w:val="34"/>
  </w:num>
  <w:num w:numId="11">
    <w:abstractNumId w:val="27"/>
  </w:num>
  <w:num w:numId="12">
    <w:abstractNumId w:val="45"/>
  </w:num>
  <w:num w:numId="13">
    <w:abstractNumId w:val="12"/>
  </w:num>
  <w:num w:numId="14">
    <w:abstractNumId w:val="22"/>
  </w:num>
  <w:num w:numId="15">
    <w:abstractNumId w:val="4"/>
  </w:num>
  <w:num w:numId="16">
    <w:abstractNumId w:val="1"/>
  </w:num>
  <w:num w:numId="17">
    <w:abstractNumId w:val="46"/>
  </w:num>
  <w:num w:numId="18">
    <w:abstractNumId w:val="6"/>
  </w:num>
  <w:num w:numId="19">
    <w:abstractNumId w:val="25"/>
  </w:num>
  <w:num w:numId="20">
    <w:abstractNumId w:val="38"/>
  </w:num>
  <w:num w:numId="21">
    <w:abstractNumId w:val="20"/>
  </w:num>
  <w:num w:numId="22">
    <w:abstractNumId w:val="32"/>
  </w:num>
  <w:num w:numId="23">
    <w:abstractNumId w:val="3"/>
  </w:num>
  <w:num w:numId="24">
    <w:abstractNumId w:val="18"/>
  </w:num>
  <w:num w:numId="25">
    <w:abstractNumId w:val="43"/>
  </w:num>
  <w:num w:numId="26">
    <w:abstractNumId w:val="26"/>
  </w:num>
  <w:num w:numId="27">
    <w:abstractNumId w:val="8"/>
  </w:num>
  <w:num w:numId="28">
    <w:abstractNumId w:val="29"/>
  </w:num>
  <w:num w:numId="29">
    <w:abstractNumId w:val="37"/>
  </w:num>
  <w:num w:numId="30">
    <w:abstractNumId w:val="17"/>
  </w:num>
  <w:num w:numId="31">
    <w:abstractNumId w:val="16"/>
  </w:num>
  <w:num w:numId="32">
    <w:abstractNumId w:val="7"/>
  </w:num>
  <w:num w:numId="33">
    <w:abstractNumId w:val="24"/>
  </w:num>
  <w:num w:numId="34">
    <w:abstractNumId w:val="0"/>
  </w:num>
  <w:num w:numId="35">
    <w:abstractNumId w:val="33"/>
  </w:num>
  <w:num w:numId="36">
    <w:abstractNumId w:val="15"/>
  </w:num>
  <w:num w:numId="37">
    <w:abstractNumId w:val="40"/>
  </w:num>
  <w:num w:numId="38">
    <w:abstractNumId w:val="31"/>
  </w:num>
  <w:num w:numId="39">
    <w:abstractNumId w:val="5"/>
  </w:num>
  <w:num w:numId="40">
    <w:abstractNumId w:val="23"/>
  </w:num>
  <w:num w:numId="41">
    <w:abstractNumId w:val="13"/>
  </w:num>
  <w:num w:numId="42">
    <w:abstractNumId w:val="41"/>
  </w:num>
  <w:num w:numId="43">
    <w:abstractNumId w:val="14"/>
  </w:num>
  <w:num w:numId="44">
    <w:abstractNumId w:val="35"/>
  </w:num>
  <w:num w:numId="45">
    <w:abstractNumId w:val="39"/>
  </w:num>
  <w:num w:numId="46">
    <w:abstractNumId w:val="11"/>
  </w:num>
  <w:num w:numId="47">
    <w:abstractNumId w:val="44"/>
  </w:num>
  <w:num w:numId="4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50AA8"/>
    <w:rsid w:val="000614C2"/>
    <w:rsid w:val="00096BD7"/>
    <w:rsid w:val="000E0440"/>
    <w:rsid w:val="000E3A04"/>
    <w:rsid w:val="001728B7"/>
    <w:rsid w:val="001B7F02"/>
    <w:rsid w:val="002134AD"/>
    <w:rsid w:val="00272459"/>
    <w:rsid w:val="002A1BCC"/>
    <w:rsid w:val="0030759F"/>
    <w:rsid w:val="003B5FD1"/>
    <w:rsid w:val="003C0F4A"/>
    <w:rsid w:val="003C2D3A"/>
    <w:rsid w:val="00404BDE"/>
    <w:rsid w:val="00446ED2"/>
    <w:rsid w:val="00455396"/>
    <w:rsid w:val="00497BC7"/>
    <w:rsid w:val="004C5BC8"/>
    <w:rsid w:val="004D3857"/>
    <w:rsid w:val="004F353B"/>
    <w:rsid w:val="00537E92"/>
    <w:rsid w:val="00575090"/>
    <w:rsid w:val="005D3E36"/>
    <w:rsid w:val="00606435"/>
    <w:rsid w:val="0064489B"/>
    <w:rsid w:val="00675693"/>
    <w:rsid w:val="006F3918"/>
    <w:rsid w:val="0070746A"/>
    <w:rsid w:val="00781327"/>
    <w:rsid w:val="007933A5"/>
    <w:rsid w:val="00806A98"/>
    <w:rsid w:val="008A5E13"/>
    <w:rsid w:val="00900C68"/>
    <w:rsid w:val="009319CC"/>
    <w:rsid w:val="00942E94"/>
    <w:rsid w:val="00953C9E"/>
    <w:rsid w:val="009C58CF"/>
    <w:rsid w:val="009F59FC"/>
    <w:rsid w:val="00A75D5D"/>
    <w:rsid w:val="00A85CB0"/>
    <w:rsid w:val="00A93841"/>
    <w:rsid w:val="00AC154E"/>
    <w:rsid w:val="00B46925"/>
    <w:rsid w:val="00BB3A48"/>
    <w:rsid w:val="00BE067A"/>
    <w:rsid w:val="00C110B3"/>
    <w:rsid w:val="00C30F1C"/>
    <w:rsid w:val="00C3789F"/>
    <w:rsid w:val="00C7371A"/>
    <w:rsid w:val="00C903B4"/>
    <w:rsid w:val="00CB58E7"/>
    <w:rsid w:val="00D210F9"/>
    <w:rsid w:val="00D94A26"/>
    <w:rsid w:val="00D96C8F"/>
    <w:rsid w:val="00DC7B98"/>
    <w:rsid w:val="00E12153"/>
    <w:rsid w:val="00E47557"/>
    <w:rsid w:val="00EB76B6"/>
    <w:rsid w:val="00EC3C6D"/>
    <w:rsid w:val="00EC7A55"/>
    <w:rsid w:val="00EE51F7"/>
    <w:rsid w:val="00EF1A06"/>
    <w:rsid w:val="00F25426"/>
    <w:rsid w:val="00F300A9"/>
    <w:rsid w:val="00F61B8B"/>
    <w:rsid w:val="00FB4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EB76B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EB76B6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  <w:rPr>
      <w:rFonts w:cs="Times New Roman"/>
    </w:rPr>
  </w:style>
  <w:style w:type="character" w:styleId="Strong">
    <w:name w:val="Strong"/>
    <w:basedOn w:val="DefaultParagraphFont"/>
    <w:uiPriority w:val="99"/>
    <w:qFormat/>
    <w:rsid w:val="00A75D5D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5D3E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EC3C6D"/>
    <w:pPr>
      <w:spacing w:after="0" w:line="240" w:lineRule="auto"/>
      <w:ind w:left="720"/>
    </w:pPr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1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2</Pages>
  <Words>132</Words>
  <Characters>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14</cp:revision>
  <dcterms:created xsi:type="dcterms:W3CDTF">2014-07-16T22:08:00Z</dcterms:created>
  <dcterms:modified xsi:type="dcterms:W3CDTF">2016-08-28T23:04:00Z</dcterms:modified>
</cp:coreProperties>
</file>